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1A6A" w:rsidRDefault="00381A6A"/>
    <w:p w:rsidR="00381A6A" w:rsidRDefault="00381A6A" w:rsidP="006322EC">
      <w:pPr>
        <w:jc w:val="center"/>
        <w:rPr>
          <w:sz w:val="100"/>
          <w:szCs w:val="100"/>
        </w:rPr>
      </w:pPr>
      <w:r w:rsidRPr="006322EC">
        <w:rPr>
          <w:sz w:val="100"/>
          <w:szCs w:val="100"/>
        </w:rPr>
        <w:t>ВЕБИНАР</w:t>
      </w:r>
    </w:p>
    <w:p w:rsidR="00381A6A" w:rsidRPr="006322EC" w:rsidRDefault="00381A6A" w:rsidP="006322EC">
      <w:pPr>
        <w:jc w:val="center"/>
        <w:rPr>
          <w:b/>
          <w:i/>
          <w:color w:val="800000"/>
          <w:sz w:val="52"/>
          <w:szCs w:val="52"/>
        </w:rPr>
      </w:pPr>
      <w:r w:rsidRPr="006322EC">
        <w:rPr>
          <w:b/>
          <w:i/>
          <w:color w:val="800000"/>
          <w:sz w:val="52"/>
          <w:szCs w:val="52"/>
        </w:rPr>
        <w:t xml:space="preserve">Закупки в соответствии с 223-ФЗ с учетом изменений. Правовой ликбез участнику Закупки, что необходимо знать и сделать для победы: изучаем процедуру, обходим подводные камни, учимся на чужих ошибках  </w:t>
      </w:r>
    </w:p>
    <w:p w:rsidR="00381A6A" w:rsidRDefault="00381A6A" w:rsidP="006322EC">
      <w:pPr>
        <w:jc w:val="center"/>
        <w:rPr>
          <w:sz w:val="52"/>
          <w:szCs w:val="52"/>
        </w:rPr>
      </w:pPr>
    </w:p>
    <w:p w:rsidR="00381A6A" w:rsidRDefault="00381A6A" w:rsidP="006322EC">
      <w:pPr>
        <w:rPr>
          <w:b/>
          <w:sz w:val="50"/>
          <w:szCs w:val="50"/>
        </w:rPr>
      </w:pPr>
    </w:p>
    <w:p w:rsidR="00381A6A" w:rsidRPr="006322EC" w:rsidRDefault="00381A6A" w:rsidP="006322EC">
      <w:pPr>
        <w:rPr>
          <w:b/>
          <w:sz w:val="50"/>
          <w:szCs w:val="50"/>
        </w:rPr>
      </w:pPr>
      <w:r w:rsidRPr="006322EC">
        <w:rPr>
          <w:b/>
          <w:sz w:val="50"/>
          <w:szCs w:val="50"/>
        </w:rPr>
        <w:t>Лектор: Зуйков Александр Константинович</w:t>
      </w:r>
    </w:p>
    <w:p w:rsidR="00381A6A" w:rsidRPr="006322EC" w:rsidRDefault="00381A6A" w:rsidP="006322EC">
      <w:pPr>
        <w:pStyle w:val="NormalWeb"/>
        <w:rPr>
          <w:rFonts w:ascii="Calibri" w:hAnsi="Calibri"/>
          <w:sz w:val="36"/>
          <w:szCs w:val="36"/>
        </w:rPr>
      </w:pPr>
      <w:r w:rsidRPr="006322EC">
        <w:rPr>
          <w:rFonts w:ascii="Calibri" w:hAnsi="Calibri"/>
          <w:sz w:val="36"/>
          <w:szCs w:val="36"/>
        </w:rPr>
        <w:t>Независимый бизнес-консультант, эксперт в области трудового права и охраны труда, практикующий юрист по решению внештатных ситуаций в области трудового законодательства, кадрового делопроизводства, кадровой политики компаний, охраны труда работодателя, взыскания дебиторской задолженности.</w:t>
      </w:r>
    </w:p>
    <w:p w:rsidR="00381A6A" w:rsidRPr="006322EC" w:rsidRDefault="00381A6A" w:rsidP="006322EC">
      <w:pPr>
        <w:rPr>
          <w:b/>
          <w:sz w:val="40"/>
          <w:szCs w:val="40"/>
        </w:rPr>
      </w:pPr>
    </w:p>
    <w:p w:rsidR="00381A6A" w:rsidRPr="006322EC" w:rsidRDefault="00381A6A" w:rsidP="006322EC">
      <w:pPr>
        <w:rPr>
          <w:b/>
          <w:sz w:val="36"/>
          <w:szCs w:val="36"/>
        </w:rPr>
      </w:pPr>
    </w:p>
    <w:p w:rsidR="00381A6A" w:rsidRDefault="00381A6A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-63pt;margin-top:-25.45pt;width:861.3pt;height:571.95pt;z-index:-251658240;visibility:visible" wrapcoords="-19 0 -19 21572 21600 21572 21600 0 -19 0">
            <v:imagedata r:id="rId4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2" o:spid="_x0000_s1027" type="#_x0000_t75" style="position:absolute;margin-left:-81pt;margin-top:0;width:918.7pt;height:573.75pt;z-index:-251657216;visibility:visible" wrapcoords="-18 0 -18 21572 21600 21572 21600 0 -18 0">
            <v:imagedata r:id="rId5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3" o:spid="_x0000_s1028" type="#_x0000_t75" style="position:absolute;margin-left:0;margin-top:0;width:892.55pt;height:576.9pt;z-index:-251656192;visibility:visible;mso-position-horizontal:center" wrapcoords="-18 0 -18 21572 21600 21572 21600 0 -18 0">
            <v:imagedata r:id="rId6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4" o:spid="_x0000_s1029" type="#_x0000_t75" style="position:absolute;margin-left:-63pt;margin-top:-9pt;width:851.85pt;height:584.7pt;z-index:-251655168;visibility:visible" wrapcoords="-19 0 -19 21572 21600 21572 21600 0 -19 0">
            <v:imagedata r:id="rId7" o:title=""/>
            <w10:wrap type="tight"/>
          </v:shape>
        </w:pict>
      </w:r>
    </w:p>
    <w:p w:rsidR="00381A6A" w:rsidRPr="006322EC" w:rsidRDefault="00381A6A">
      <w:r>
        <w:rPr>
          <w:noProof/>
          <w:lang w:eastAsia="ru-RU"/>
        </w:rPr>
        <w:pict>
          <v:shape id="Рисунок 7" o:spid="_x0000_s1030" type="#_x0000_t75" style="position:absolute;margin-left:0;margin-top:0;width:869.65pt;height:579.25pt;z-index:-251654144;visibility:visible;mso-position-horizontal:center" wrapcoords="-19 0 -19 21572 21600 21572 21600 0 -19 0">
            <v:imagedata r:id="rId8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5" o:spid="_x0000_s1031" type="#_x0000_t75" style="position:absolute;margin-left:0;margin-top:0;width:857.7pt;height:583.3pt;z-index:-251653120;visibility:visible;mso-position-horizontal:center" wrapcoords="-19 0 -19 21572 21600 21572 21600 0 -19 0">
            <v:imagedata r:id="rId9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6" o:spid="_x0000_s1032" type="#_x0000_t75" style="position:absolute;margin-left:0;margin-top:0;width:870.15pt;height:568.55pt;z-index:-251652096;visibility:visible;mso-position-horizontal:center" wrapcoords="-19 0 -19 21572 21600 21572 21600 0 -19 0">
            <v:imagedata r:id="rId10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8" o:spid="_x0000_s1033" type="#_x0000_t75" style="position:absolute;margin-left:0;margin-top:0;width:883.4pt;height:567pt;z-index:-251651072;visibility:visible;mso-position-horizontal:center" wrapcoords="-18 0 -18 21571 21600 21571 21600 0 -18 0">
            <v:imagedata r:id="rId11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9" o:spid="_x0000_s1034" type="#_x0000_t75" style="position:absolute;margin-left:0;margin-top:0;width:871.7pt;height:567.95pt;z-index:-251650048;visibility:visible;mso-position-horizontal:center" wrapcoords="-19 0 -19 21571 21600 21571 21600 0 -19 0">
            <v:imagedata r:id="rId12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10" o:spid="_x0000_s1035" type="#_x0000_t75" style="position:absolute;margin-left:0;margin-top:0;width:882pt;height:573.8pt;z-index:-251649024;visibility:visible;mso-position-horizontal:center" wrapcoords="-18 0 -18 21572 21600 21572 21600 0 -18 0">
            <v:imagedata r:id="rId13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11" o:spid="_x0000_s1036" type="#_x0000_t75" style="position:absolute;margin-left:0;margin-top:0;width:839.1pt;height:567pt;z-index:-251648000;visibility:visible;mso-position-horizontal:center" wrapcoords="-19 0 -19 21571 21600 21571 21600 0 -19 0">
            <v:imagedata r:id="rId14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12" o:spid="_x0000_s1037" type="#_x0000_t75" style="position:absolute;margin-left:-54pt;margin-top:0;width:843.3pt;height:559.15pt;z-index:-251646976;visibility:visible" wrapcoords="-19 0 -19 21571 21600 21571 21600 0 -19 0">
            <v:imagedata r:id="rId15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38" type="#_x0000_t75" style="position:absolute;margin-left:-1in;margin-top:-9pt;width:925.2pt;height:596.8pt;z-index:-251645952;visibility:visible" wrapcoords="-18 0 -18 21573 21600 21573 21600 0 -18 0">
            <v:imagedata r:id="rId16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39" type="#_x0000_t75" style="position:absolute;margin-left:-81pt;margin-top:-9pt;width:12in;height:585pt;z-index:-251644928;visibility:visible" wrapcoords="-19 0 -19 21572 21600 21572 21600 0 -19 0">
            <v:imagedata r:id="rId17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0" type="#_x0000_t75" style="position:absolute;margin-left:-81pt;margin-top:-9pt;width:885.6pt;height:595.6pt;z-index:-251643904;visibility:visible" wrapcoords="-18 0 -18 21573 21600 21573 21600 0 -18 0">
            <v:imagedata r:id="rId18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1" type="#_x0000_t75" style="position:absolute;margin-left:-56.7pt;margin-top:-9pt;width:888.3pt;height:585pt;z-index:-251642880;visibility:visible" wrapcoords="-18 0 -18 21572 21600 21572 21600 0 -18 0">
            <v:imagedata r:id="rId19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2" type="#_x0000_t75" style="position:absolute;margin-left:-56.7pt;margin-top:-9pt;width:848.7pt;height:572.65pt;z-index:-251641856;visibility:visible" wrapcoords="-19 0 -19 21572 21600 21572 21600 0 -19 0">
            <v:imagedata r:id="rId20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3" type="#_x0000_t75" style="position:absolute;margin-left:-1in;margin-top:-10.2pt;width:879.3pt;height:587.4pt;z-index:-251640832;visibility:visible" wrapcoords="-18 0 -18 21572 21600 21572 21600 0 -18 0">
            <v:imagedata r:id="rId21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4" type="#_x0000_t75" style="position:absolute;margin-left:-1in;margin-top:-6.25pt;width:852.3pt;height:583.75pt;z-index:-251639808;visibility:visible" wrapcoords="-19 0 -19 21572 21600 21572 21600 0 -19 0">
            <v:imagedata r:id="rId22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5" type="#_x0000_t75" style="position:absolute;margin-left:-54pt;margin-top:0;width:837pt;height:567pt;z-index:-251638784;visibility:visible" wrapcoords="-19 0 -19 21571 21600 21571 21600 0 -19 0">
            <v:imagedata r:id="rId23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6" type="#_x0000_t75" style="position:absolute;margin-left:-54pt;margin-top:0;width:846pt;height:567pt;z-index:-251637760;visibility:visible" wrapcoords="-19 0 -19 21571 21600 21571 21600 0 -19 0">
            <v:imagedata r:id="rId24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7" type="#_x0000_t75" style="position:absolute;margin-left:-56.7pt;margin-top:0;width:839.7pt;height:8in;z-index:-251636736;visibility:visible" wrapcoords="-19 0 -19 21572 21600 21572 21600 0 -19 0">
            <v:imagedata r:id="rId25" o:title=""/>
            <w10:wrap type="tight"/>
          </v:shape>
        </w:pict>
      </w:r>
    </w:p>
    <w:p w:rsidR="00381A6A" w:rsidRPr="006322EC" w:rsidRDefault="00381A6A" w:rsidP="00590CA4">
      <w:r>
        <w:rPr>
          <w:noProof/>
          <w:lang w:eastAsia="ru-RU"/>
        </w:rPr>
        <w:pict>
          <v:shape id="_x0000_s1048" type="#_x0000_t75" style="position:absolute;margin-left:-81pt;margin-top:0;width:879.3pt;height:560.8pt;z-index:-251635712;visibility:visible" wrapcoords="-18 0 -18 21571 21600 21571 21600 0 -18 0">
            <v:imagedata r:id="rId26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49" type="#_x0000_t75" style="position:absolute;margin-left:-56.7pt;margin-top:0;width:857.7pt;height:567pt;z-index:-251634688;visibility:visible" wrapcoords="-19 0 -19 21571 21600 21571 21600 0 -19 0">
            <v:imagedata r:id="rId27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0" type="#_x0000_t75" style="position:absolute;margin-left:-56.7pt;margin-top:0;width:839.7pt;height:567pt;z-index:-251633664;visibility:visible" wrapcoords="-19 0 -19 21571 21600 21571 21600 0 -19 0">
            <v:imagedata r:id="rId28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1" type="#_x0000_t75" style="position:absolute;margin-left:-63pt;margin-top:0;width:848.2pt;height:567pt;z-index:-251632640;visibility:visible" wrapcoords="-19 0 -19 21571 21600 21571 21600 0 -19 0">
            <v:imagedata r:id="rId29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2" type="#_x0000_t75" style="position:absolute;margin-left:-54pt;margin-top:0;width:848.7pt;height:567pt;z-index:-251631616;visibility:visible" wrapcoords="-19 0 -19 21571 21600 21571 21600 0 -19 0">
            <v:imagedata r:id="rId30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3" type="#_x0000_t75" style="position:absolute;margin-left:-1in;margin-top:0;width:855pt;height:549pt;z-index:-251630592;visibility:visible" wrapcoords="-19 0 -19 21570 21600 21570 21600 0 -19 0">
            <v:imagedata r:id="rId31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4" type="#_x0000_t75" style="position:absolute;margin-left:0;margin-top:0;width:979.6pt;height:567pt;z-index:-251629568;visibility:visible;mso-position-horizontal:center" wrapcoords="-17 0 -17 21571 21600 21571 21600 0 -17 0">
            <v:imagedata r:id="rId32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5" type="#_x0000_t75" style="position:absolute;margin-left:-56.7pt;margin-top:0;width:951.75pt;height:558pt;z-index:-251628544;visibility:visible" wrapcoords="-17 0 -17 21571 21600 21571 21600 0 -17 0">
            <v:imagedata r:id="rId33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6" type="#_x0000_t75" style="position:absolute;margin-left:-56.7pt;margin-top:-9pt;width:884.7pt;height:578.2pt;z-index:-251627520;visibility:visible" wrapcoords="-18 0 -18 21572 21600 21572 21600 0 -18 0">
            <v:imagedata r:id="rId34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57" type="#_x0000_t75" style="position:absolute;margin-left:-56.7pt;margin-top:0;width:956.7pt;height:567pt;z-index:-251626496;visibility:visible" wrapcoords="-17 0 -17 21571 21600 21571 21600 0 -17 0">
            <v:imagedata r:id="rId35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13" o:spid="_x0000_s1058" type="#_x0000_t75" style="position:absolute;margin-left:-54pt;margin-top:0;width:846pt;height:558pt;z-index:-251625472;visibility:visible" wrapcoords="-19 0 -19 21571 21600 21571 21600 0 -19 0">
            <v:imagedata r:id="rId36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Рисунок 14" o:spid="_x0000_s1059" type="#_x0000_t75" style="position:absolute;margin-left:-56.7pt;margin-top:0;width:859.5pt;height:549.55pt;z-index:-251624448;visibility:visible" wrapcoords="-19 0 -19 21571 21600 21571 21600 0 -19 0">
            <v:imagedata r:id="rId37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0" type="#_x0000_t75" style="position:absolute;margin-left:-56.7pt;margin-top:-2.35pt;width:857.2pt;height:560.35pt;z-index:-251623424;visibility:visible" wrapcoords="-19 0 -19 21571 21600 21571 21600 0 -19 0">
            <v:imagedata r:id="rId38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1" type="#_x0000_t75" style="position:absolute;margin-left:-63pt;margin-top:0;width:846pt;height:567pt;z-index:-251622400;visibility:visible" wrapcoords="-19 0 -19 21571 21600 21571 21600 0 -19 0">
            <v:imagedata r:id="rId39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2" type="#_x0000_t75" style="position:absolute;margin-left:-56.7pt;margin-top:0;width:857.7pt;height:558pt;z-index:-251621376;visibility:visible" wrapcoords="-19 0 -19 21571 21600 21571 21600 0 -19 0">
            <v:imagedata r:id="rId40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3" type="#_x0000_t75" style="position:absolute;margin-left:-1in;margin-top:-.8pt;width:870.3pt;height:558.8pt;z-index:-251620352;visibility:visible" wrapcoords="-19 0 -19 21571 21600 21571 21600 0 -19 0">
            <v:imagedata r:id="rId41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4" type="#_x0000_t75" style="position:absolute;margin-left:-56.7pt;margin-top:0;width:870.3pt;height:567pt;z-index:-251619328;visibility:visible" wrapcoords="-19 0 -19 21571 21600 21571 21600 0 -19 0">
            <v:imagedata r:id="rId42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5" type="#_x0000_t75" style="position:absolute;margin-left:-56.7pt;margin-top:0;width:848.7pt;height:567pt;z-index:-251618304;visibility:visible" wrapcoords="-19 0 -19 21571 21600 21571 21600 0 -19 0">
            <v:imagedata r:id="rId43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6" type="#_x0000_t75" style="position:absolute;margin-left:-1in;margin-top:-9pt;width:885.6pt;height:580.9pt;z-index:-251617280;visibility:visible" wrapcoords="-18 0 -18 21572 21600 21572 21600 0 -18 0">
            <v:imagedata r:id="rId44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7" type="#_x0000_t75" style="position:absolute;margin-left:-1in;margin-top:0;width:894.6pt;height:540pt;z-index:-251616256;visibility:visible" wrapcoords="-18 0 -18 21570 21600 21570 21600 0 -18 0">
            <v:imagedata r:id="rId45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8" type="#_x0000_t75" style="position:absolute;margin-left:-56.7pt;margin-top:0;width:857.7pt;height:549pt;z-index:-251615232;visibility:visible" wrapcoords="-19 0 -19 21570 21600 21570 21600 0 -19 0">
            <v:imagedata r:id="rId46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69" type="#_x0000_t75" style="position:absolute;margin-left:-1in;margin-top:-2.8pt;width:857.2pt;height:578.8pt;z-index:-251614208;visibility:visible" wrapcoords="-19 0 -19 21572 21600 21572 21600 0 -19 0">
            <v:imagedata r:id="rId47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70" type="#_x0000_t75" style="position:absolute;margin-left:-1in;margin-top:-9.75pt;width:906.3pt;height:576.75pt;z-index:-251613184;visibility:visible" wrapcoords="-18 0 -18 21572 21600 21572 21600 0 -18 0">
            <v:imagedata r:id="rId48" o:title=""/>
            <w10:wrap type="tight"/>
          </v:shape>
        </w:pict>
      </w:r>
    </w:p>
    <w:p w:rsidR="00381A6A" w:rsidRDefault="00381A6A">
      <w:r>
        <w:rPr>
          <w:noProof/>
          <w:lang w:eastAsia="ru-RU"/>
        </w:rPr>
        <w:pict>
          <v:shape id="_x0000_s1071" type="#_x0000_t75" style="position:absolute;margin-left:-63pt;margin-top:-6.1pt;width:846pt;height:573.1pt;z-index:-251612160;visibility:visible" wrapcoords="-19 0 -19 21572 21600 21572 21600 0 -19 0">
            <v:imagedata r:id="rId49" o:title=""/>
            <w10:wrap type="tight"/>
          </v:shape>
        </w:pict>
      </w:r>
    </w:p>
    <w:p w:rsidR="00381A6A" w:rsidRPr="006322EC" w:rsidRDefault="00381A6A" w:rsidP="00514137">
      <w:r>
        <w:rPr>
          <w:noProof/>
          <w:lang w:eastAsia="ru-RU"/>
        </w:rPr>
        <w:pict>
          <v:shape id="_x0000_s1072" type="#_x0000_t75" style="position:absolute;margin-left:0;margin-top:0;width:888.35pt;height:571.05pt;z-index:-251611136;visibility:visible;mso-position-horizontal:center" wrapcoords="-18 0 -18 21572 21600 21572 21600 0 -18 0">
            <v:imagedata r:id="rId50" o:title=""/>
            <w10:wrap type="tight"/>
          </v:shape>
        </w:pict>
      </w:r>
    </w:p>
    <w:p w:rsidR="00381A6A" w:rsidRPr="006322EC" w:rsidRDefault="00381A6A" w:rsidP="00514137">
      <w:r>
        <w:rPr>
          <w:noProof/>
          <w:lang w:eastAsia="ru-RU"/>
        </w:rPr>
        <w:pict>
          <v:shape id="_x0000_s1073" type="#_x0000_t75" style="position:absolute;margin-left:-1in;margin-top:0;width:884.1pt;height:558pt;z-index:-251610112;visibility:visible" wrapcoords="-18 0 -18 21571 21600 21571 21600 0 -18 0">
            <v:imagedata r:id="rId51" o:title=""/>
            <w10:wrap type="tight"/>
          </v:shape>
        </w:pict>
      </w:r>
    </w:p>
    <w:p w:rsidR="00381A6A" w:rsidRPr="006322EC" w:rsidRDefault="00381A6A" w:rsidP="00514137">
      <w:r>
        <w:rPr>
          <w:noProof/>
          <w:lang w:eastAsia="ru-RU"/>
        </w:rPr>
        <w:pict>
          <v:shape id="_x0000_s1074" type="#_x0000_t75" style="position:absolute;margin-left:-1in;margin-top:0;width:855pt;height:558pt;z-index:-251609088;visibility:visible" wrapcoords="-19 0 -19 21571 21600 21571 21600 0 -19 0">
            <v:imagedata r:id="rId52" o:title=""/>
            <w10:wrap type="tight"/>
          </v:shape>
        </w:pict>
      </w:r>
    </w:p>
    <w:p w:rsidR="00381A6A" w:rsidRPr="006322EC" w:rsidRDefault="00381A6A" w:rsidP="00514137">
      <w:r>
        <w:rPr>
          <w:noProof/>
          <w:lang w:eastAsia="ru-RU"/>
        </w:rPr>
        <w:pict>
          <v:shape id="_x0000_s1075" type="#_x0000_t75" style="position:absolute;margin-left:-63pt;margin-top:-.55pt;width:886.35pt;height:553.5pt;z-index:-251608064;visibility:visible" wrapcoords="-18 0 -18 21571 21600 21571 21600 0 -18 0">
            <v:imagedata r:id="rId53" o:title=""/>
            <w10:wrap type="tight"/>
          </v:shape>
        </w:pict>
      </w:r>
    </w:p>
    <w:p w:rsidR="00381A6A" w:rsidRPr="006322EC" w:rsidRDefault="00381A6A" w:rsidP="00514137">
      <w:r>
        <w:rPr>
          <w:noProof/>
          <w:lang w:eastAsia="ru-RU"/>
        </w:rPr>
        <w:pict>
          <v:shape id="_x0000_s1076" type="#_x0000_t75" style="position:absolute;margin-left:-1in;margin-top:0;width:855pt;height:568.15pt;z-index:-251607040;visibility:visible" wrapcoords="-19 0 -19 21572 21600 21572 21600 0 -19 0">
            <v:imagedata r:id="rId54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77" type="#_x0000_t75" style="position:absolute;margin-left:-1in;margin-top:0;width:855pt;height:553.2pt;z-index:-251606016;visibility:visible" wrapcoords="-19 0 -19 21571 21600 21571 21600 0 -19 0">
            <v:imagedata r:id="rId55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78" type="#_x0000_t75" style="position:absolute;margin-left:-63pt;margin-top:0;width:846pt;height:564pt;z-index:-251604992;visibility:visible" wrapcoords="-19 0 -19 21571 21600 21571 21600 0 -19 0">
            <v:imagedata r:id="rId56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79" type="#_x0000_t75" style="position:absolute;margin-left:-1in;margin-top:0;width:855pt;height:560.8pt;z-index:-251603968;visibility:visible" wrapcoords="-19 0 -19 21571 21600 21571 21600 0 -19 0">
            <v:imagedata r:id="rId57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80" type="#_x0000_t75" style="position:absolute;margin-left:-1in;margin-top:9pt;width:896.85pt;height:549.35pt;z-index:-251602944;visibility:visible" wrapcoords="-18 0 -18 21570 21600 21570 21600 0 -18 0">
            <v:imagedata r:id="rId58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81" type="#_x0000_t75" style="position:absolute;margin-left:-63pt;margin-top:-9pt;width:846pt;height:599.5pt;z-index:-251601920;visibility:visible" wrapcoords="-19 0 -19 21573 21600 21573 21600 0 -19 0">
            <v:imagedata r:id="rId59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82" type="#_x0000_t75" style="position:absolute;margin-left:-54pt;margin-top:-9pt;width:878.8pt;height:592.35pt;z-index:-251600896;visibility:visible" wrapcoords="-18 0 -18 21573 21600 21573 21600 0 -18 0">
            <v:imagedata r:id="rId60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83" type="#_x0000_t75" style="position:absolute;margin-left:0;margin-top:2.6pt;width:966.05pt;height:564.4pt;z-index:-251599872;visibility:visible;mso-position-horizontal:center" wrapcoords="-17 0 -17 21571 21600 21571 21600 0 -17 0">
            <v:imagedata r:id="rId61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_x0000_s1084" type="#_x0000_t75" style="position:absolute;margin-left:-1in;margin-top:0;width:898.45pt;height:567.65pt;z-index:251717632;visibility:visible">
            <v:imagedata r:id="rId62" o:title=""/>
            <w10:wrap type="square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5" o:spid="_x0000_s1085" type="#_x0000_t75" style="position:absolute;margin-left:-1in;margin-top:-1.1pt;width:861.3pt;height:568.1pt;z-index:251718656;visibility:visible" o:allowoverlap="f">
            <v:imagedata r:id="rId63" o:title=""/>
            <w10:wrap type="square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6" o:spid="_x0000_s1086" type="#_x0000_t75" style="position:absolute;margin-left:-90pt;margin-top:-1.1pt;width:882pt;height:571.7pt;z-index:-251596800;visibility:visible" wrapcoords="-18 0 -18 21572 21600 21572 21600 0 -18 0">
            <v:imagedata r:id="rId64" o:title=""/>
            <w10:wrap type="tight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7" o:spid="_x0000_s1087" type="#_x0000_t75" style="position:absolute;margin-left:-1in;margin-top:0;width:885.6pt;height:576.95pt;z-index:-251595776;visibility:visible" wrapcoords="-18 0 -18 21572 21600 21572 21600 0 -18 0">
            <v:imagedata r:id="rId65" o:title=""/>
            <w10:wrap type="tight"/>
          </v:shape>
        </w:pict>
      </w:r>
    </w:p>
    <w:p w:rsidR="00381A6A" w:rsidRPr="00462821" w:rsidRDefault="00381A6A" w:rsidP="00514137">
      <w:r>
        <w:rPr>
          <w:noProof/>
          <w:lang w:eastAsia="ru-RU"/>
        </w:rPr>
        <w:pict>
          <v:shape id="_x0000_s1088" type="#_x0000_t75" style="position:absolute;margin-left:-1in;margin-top:13.55pt;width:873pt;height:563.3pt;z-index:-251594752;visibility:visible" wrapcoords="-19 0 -19 21571 21600 21571 21600 0 -19 0">
            <v:imagedata r:id="rId66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89" type="#_x0000_t75" style="position:absolute;margin-left:-1in;margin-top:1.1pt;width:903.6pt;height:565.9pt;z-index:-251593728;visibility:visible" wrapcoords="-18 0 -18 21571 21600 21571 21600 0 -18 0">
            <v:imagedata r:id="rId67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0" type="#_x0000_t75" style="position:absolute;margin-left:0;margin-top:-2.8pt;width:864.8pt;height:583.75pt;z-index:-251592704;visibility:visible;mso-position-horizontal:center" wrapcoords="-19 0 -19 21572 21600 21572 21600 0 -19 0">
            <v:imagedata r:id="rId68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1" type="#_x0000_t75" style="position:absolute;margin-left:-1in;margin-top:0;width:12in;height:575.95pt;z-index:-251591680;visibility:visible" wrapcoords="-19 0 -19 21572 21600 21572 21600 0 -19 0">
            <v:imagedata r:id="rId69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2" type="#_x0000_t75" style="position:absolute;margin-left:-63pt;margin-top:-.6pt;width:876.6pt;height:572.7pt;z-index:-251590656;visibility:visible" wrapcoords="-18 0 -18 21572 21600 21572 21600 0 -18 0">
            <v:imagedata r:id="rId70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3" type="#_x0000_t75" style="position:absolute;margin-left:-56.7pt;margin-top:1.7pt;width:848.7pt;height:574.3pt;z-index:-251589632;visibility:visible" wrapcoords="-19 0 -19 21572 21600 21572 21600 0 -19 0">
            <v:imagedata r:id="rId71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4" type="#_x0000_t75" style="position:absolute;margin-left:-56.7pt;margin-top:-9pt;width:848.7pt;height:585pt;z-index:-251588608;visibility:visible" wrapcoords="-19 0 -19 21572 21600 21572 21600 0 -19 0">
            <v:imagedata r:id="rId72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5" type="#_x0000_t75" style="position:absolute;margin-left:-1in;margin-top:0;width:870.3pt;height:570.85pt;z-index:-251587584;visibility:visible" wrapcoords="-19 0 -19 21572 21600 21572 21600 0 -19 0">
            <v:imagedata r:id="rId73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6" type="#_x0000_t75" style="position:absolute;margin-left:-1in;margin-top:6.1pt;width:855pt;height:571.1pt;z-index:-251586560;visibility:visible" wrapcoords="-19 0 -19 21572 21600 21572 21600 0 -19 0">
            <v:imagedata r:id="rId74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7" type="#_x0000_t75" style="position:absolute;margin-left:-56.7pt;margin-top:4.8pt;width:842.55pt;height:544.2pt;z-index:-251585536;visibility:visible" wrapcoords="-19 0 -19 21570 21600 21570 21600 0 -19 0">
            <v:imagedata r:id="rId75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8" type="#_x0000_t75" style="position:absolute;margin-left:-1in;margin-top:.75pt;width:900.15pt;height:558.25pt;z-index:-251584512;visibility:visible" wrapcoords="-18 0 -18 21571 21600 21571 21600 0 -18 0">
            <v:imagedata r:id="rId76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099" type="#_x0000_t75" style="position:absolute;margin-left:-54pt;margin-top:0;width:873pt;height:566.65pt;z-index:-251583488;visibility:visible" wrapcoords="-19 0 -19 21571 21600 21571 21600 0 -19 0">
            <v:imagedata r:id="rId77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100" type="#_x0000_t75" style="position:absolute;margin-left:-63pt;margin-top:-4.1pt;width:894.6pt;height:581.55pt;z-index:-251582464;visibility:visible" wrapcoords="-18 0 -18 21572 21600 21572 21600 0 -18 0">
            <v:imagedata r:id="rId78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101" type="#_x0000_t75" style="position:absolute;margin-left:0;margin-top:1.65pt;width:1012.75pt;height:569.7pt;z-index:-251581440;visibility:visible;mso-position-horizontal:center" wrapcoords="-16 0 -16 21572 21600 21572 21600 0 -16 0">
            <v:imagedata r:id="rId79" o:title=""/>
            <w10:wrap type="tight"/>
          </v:shape>
        </w:pict>
      </w:r>
    </w:p>
    <w:p w:rsidR="00381A6A" w:rsidRDefault="00381A6A" w:rsidP="000C1F07">
      <w:r>
        <w:rPr>
          <w:noProof/>
          <w:lang w:eastAsia="ru-RU"/>
        </w:rPr>
        <w:pict>
          <v:shape id="_x0000_s1102" type="#_x0000_t75" style="position:absolute;margin-left:-90pt;margin-top:0;width:991.35pt;height:557.6pt;z-index:-251580416;visibility:visible" wrapcoords="-16 0 -16 21571 21600 21571 21600 0 -16 0">
            <v:imagedata r:id="rId80" o:title=""/>
            <w10:wrap type="tight"/>
          </v:shape>
        </w:pict>
      </w:r>
    </w:p>
    <w:p w:rsidR="00381A6A" w:rsidRDefault="00381A6A" w:rsidP="000C1F07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 w:rsidP="00514137"/>
    <w:p w:rsidR="00381A6A" w:rsidRDefault="00381A6A" w:rsidP="00514137">
      <w:r>
        <w:rPr>
          <w:noProof/>
          <w:lang w:eastAsia="ru-RU"/>
        </w:rPr>
        <w:pict>
          <v:shape id="Рисунок 1" o:spid="_x0000_i1025" type="#_x0000_t75" style="width:758.25pt;height:426pt;visibility:visible">
            <v:imagedata r:id="rId66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2" o:spid="_x0000_i1026" type="#_x0000_t75" style="width:778.5pt;height:438pt;visibility:visible">
            <v:imagedata r:id="rId67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3" o:spid="_x0000_i1027" type="#_x0000_t75" style="width:789pt;height:443.25pt;visibility:visible">
            <v:imagedata r:id="rId68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4" o:spid="_x0000_i1028" type="#_x0000_t75" style="width:789pt;height:443.25pt;visibility:visible">
            <v:imagedata r:id="rId69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5" o:spid="_x0000_i1029" type="#_x0000_t75" style="width:778.5pt;height:438pt;visibility:visible">
            <v:imagedata r:id="rId70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6" o:spid="_x0000_i1030" type="#_x0000_t75" style="width:778.5pt;height:438pt;visibility:visible">
            <v:imagedata r:id="rId71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7" o:spid="_x0000_i1031" type="#_x0000_t75" style="width:809.25pt;height:449.25pt;visibility:visible">
            <v:imagedata r:id="rId72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8" o:spid="_x0000_i1032" type="#_x0000_t75" style="width:819.75pt;height:455.25pt;visibility:visible">
            <v:imagedata r:id="rId73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9" o:spid="_x0000_i1033" type="#_x0000_t75" style="width:798.75pt;height:449.25pt;visibility:visible">
            <v:imagedata r:id="rId74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0" o:spid="_x0000_i1034" type="#_x0000_t75" style="width:809.25pt;height:455.25pt;visibility:visible">
            <v:imagedata r:id="rId75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1" o:spid="_x0000_i1035" type="#_x0000_t75" style="width:809.25pt;height:455.25pt;visibility:visible">
            <v:imagedata r:id="rId76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2" o:spid="_x0000_i1036" type="#_x0000_t75" style="width:798.75pt;height:449.25pt;visibility:visible">
            <v:imagedata r:id="rId77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3" o:spid="_x0000_i1037" type="#_x0000_t75" style="width:819.75pt;height:552.75pt;visibility:visible">
            <v:imagedata r:id="rId78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4" o:spid="_x0000_i1038" type="#_x0000_t75" style="width:809.25pt;height:455.25pt;visibility:visible">
            <v:imagedata r:id="rId79" o:title=""/>
          </v:shape>
        </w:pict>
      </w:r>
    </w:p>
    <w:p w:rsidR="00381A6A" w:rsidRDefault="00381A6A" w:rsidP="00514137">
      <w:r>
        <w:rPr>
          <w:noProof/>
          <w:lang w:eastAsia="ru-RU"/>
        </w:rPr>
        <w:pict>
          <v:shape id="Рисунок 15" o:spid="_x0000_i1039" type="#_x0000_t75" style="width:798.75pt;height:449.25pt;visibility:visible">
            <v:imagedata r:id="rId80" o:title=""/>
          </v:shape>
        </w:pict>
      </w:r>
    </w:p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p w:rsidR="00381A6A" w:rsidRDefault="00381A6A"/>
    <w:sectPr w:rsidR="00381A6A" w:rsidSect="00AF7569">
      <w:pgSz w:w="16838" w:h="11906" w:orient="landscape"/>
      <w:pgMar w:top="180" w:right="278" w:bottom="180" w:left="1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34931"/>
    <w:rsid w:val="00093141"/>
    <w:rsid w:val="000C1F07"/>
    <w:rsid w:val="000E74E7"/>
    <w:rsid w:val="00121954"/>
    <w:rsid w:val="0012778D"/>
    <w:rsid w:val="001B6F22"/>
    <w:rsid w:val="00234931"/>
    <w:rsid w:val="00300A38"/>
    <w:rsid w:val="00326BB1"/>
    <w:rsid w:val="00331D2E"/>
    <w:rsid w:val="00352CA5"/>
    <w:rsid w:val="00373E48"/>
    <w:rsid w:val="00381A6A"/>
    <w:rsid w:val="003A30B5"/>
    <w:rsid w:val="00462821"/>
    <w:rsid w:val="004A4E7C"/>
    <w:rsid w:val="00514137"/>
    <w:rsid w:val="005301F8"/>
    <w:rsid w:val="00590CA4"/>
    <w:rsid w:val="005C646B"/>
    <w:rsid w:val="005D5149"/>
    <w:rsid w:val="006322EC"/>
    <w:rsid w:val="006562BF"/>
    <w:rsid w:val="0067302F"/>
    <w:rsid w:val="00697691"/>
    <w:rsid w:val="00706FE9"/>
    <w:rsid w:val="009343CF"/>
    <w:rsid w:val="00982D15"/>
    <w:rsid w:val="00A128A4"/>
    <w:rsid w:val="00A7145D"/>
    <w:rsid w:val="00A758E0"/>
    <w:rsid w:val="00AD53E8"/>
    <w:rsid w:val="00AF7569"/>
    <w:rsid w:val="00B1648A"/>
    <w:rsid w:val="00B50D3E"/>
    <w:rsid w:val="00B609F0"/>
    <w:rsid w:val="00B84C03"/>
    <w:rsid w:val="00BB7C85"/>
    <w:rsid w:val="00D171CB"/>
    <w:rsid w:val="00DA35BF"/>
    <w:rsid w:val="00DA6DE0"/>
    <w:rsid w:val="00F32F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02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326B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26BB1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6322E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4445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44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102</TotalTime>
  <Pages>155</Pages>
  <Words>316</Words>
  <Characters>1807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Kanavina_SV</cp:lastModifiedBy>
  <cp:revision>13</cp:revision>
  <dcterms:created xsi:type="dcterms:W3CDTF">2016-10-16T14:06:00Z</dcterms:created>
  <dcterms:modified xsi:type="dcterms:W3CDTF">2016-11-22T14:02:00Z</dcterms:modified>
</cp:coreProperties>
</file>